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71423" w14:textId="77777777" w:rsidR="00731171" w:rsidRDefault="008D6C55">
      <w:r>
        <w:rPr>
          <w:noProof/>
        </w:rPr>
        <w:drawing>
          <wp:anchor distT="0" distB="0" distL="114300" distR="114300" simplePos="0" relativeHeight="251671552" behindDoc="1" locked="0" layoutInCell="1" allowOverlap="1" wp14:anchorId="0AF774A5" wp14:editId="7CDE7E12">
            <wp:simplePos x="0" y="0"/>
            <wp:positionH relativeFrom="column">
              <wp:posOffset>-554355</wp:posOffset>
            </wp:positionH>
            <wp:positionV relativeFrom="paragraph">
              <wp:posOffset>-760095</wp:posOffset>
            </wp:positionV>
            <wp:extent cx="7556938" cy="10680860"/>
            <wp:effectExtent l="0" t="0" r="635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938" cy="10680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BC543C" w14:textId="77777777" w:rsidR="00731171" w:rsidRDefault="00731171"/>
    <w:p w14:paraId="073B7C01" w14:textId="77777777" w:rsidR="004E242A" w:rsidRDefault="0022108C" w:rsidP="004E242A">
      <w:pPr>
        <w:pStyle w:val="paragraph"/>
        <w:spacing w:before="0" w:beforeAutospacing="0" w:after="0" w:afterAutospacing="0"/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F3E5FB" wp14:editId="2ACABC08">
                <wp:simplePos x="0" y="0"/>
                <wp:positionH relativeFrom="column">
                  <wp:posOffset>283845</wp:posOffset>
                </wp:positionH>
                <wp:positionV relativeFrom="paragraph">
                  <wp:posOffset>3261359</wp:posOffset>
                </wp:positionV>
                <wp:extent cx="5886450" cy="30956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6450" cy="3095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F3E86B" w14:textId="15531383" w:rsidR="0022108C" w:rsidRDefault="00802614" w:rsidP="0022108C">
                            <w:pPr>
                              <w:pStyle w:val="WhiteTitle"/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>Inspection &amp; testing</w:t>
                            </w:r>
                            <w:r w:rsidR="00982E5C"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 xml:space="preserve"> – Outcome </w:t>
                            </w:r>
                            <w:r w:rsidR="004E242A"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>2</w:t>
                            </w:r>
                          </w:p>
                          <w:p w14:paraId="0C11588D" w14:textId="66115981" w:rsidR="009E5C99" w:rsidRPr="00414663" w:rsidRDefault="009E5C99" w:rsidP="0022108C">
                            <w:pPr>
                              <w:pStyle w:val="WhiteTitle"/>
                              <w:rPr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F3E5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.35pt;margin-top:256.8pt;width:463.5pt;height:24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" filled="f" stroked="f" strokeweight=".5pt">
                <v:textbox>
                  <w:txbxContent>
                    <w:p w14:paraId="21F3E86B" w14:textId="15531383" w:rsidR="0022108C" w:rsidRDefault="00802614" w:rsidP="0022108C">
                      <w:pPr>
                        <w:pStyle w:val="WhiteTitle"/>
                        <w:rPr>
                          <w:color w:val="404040" w:themeColor="text1" w:themeTint="BF"/>
                          <w:sz w:val="46"/>
                          <w:szCs w:val="46"/>
                        </w:rPr>
                      </w:pPr>
                      <w:r>
                        <w:rPr>
                          <w:color w:val="404040" w:themeColor="text1" w:themeTint="BF"/>
                          <w:sz w:val="46"/>
                          <w:szCs w:val="46"/>
                        </w:rPr>
                        <w:t>Inspection &amp; testing</w:t>
                      </w:r>
                      <w:r w:rsidR="00982E5C">
                        <w:rPr>
                          <w:color w:val="404040" w:themeColor="text1" w:themeTint="BF"/>
                          <w:sz w:val="46"/>
                          <w:szCs w:val="46"/>
                        </w:rPr>
                        <w:t xml:space="preserve"> – Outcome </w:t>
                      </w:r>
                      <w:r w:rsidR="004E242A">
                        <w:rPr>
                          <w:color w:val="404040" w:themeColor="text1" w:themeTint="BF"/>
                          <w:sz w:val="46"/>
                          <w:szCs w:val="46"/>
                        </w:rPr>
                        <w:t>2</w:t>
                      </w:r>
                    </w:p>
                    <w:p w14:paraId="0C11588D" w14:textId="66115981" w:rsidR="009E5C99" w:rsidRPr="00414663" w:rsidRDefault="009E5C99" w:rsidP="0022108C">
                      <w:pPr>
                        <w:pStyle w:val="WhiteTitle"/>
                        <w:rPr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1171">
        <w:br w:type="page"/>
      </w:r>
    </w:p>
    <w:p w14:paraId="74EC2827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</w:pPr>
    </w:p>
    <w:p w14:paraId="3933CE13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</w:pPr>
    </w:p>
    <w:p w14:paraId="1CB8AD78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</w:pPr>
    </w:p>
    <w:p w14:paraId="6B2D381D" w14:textId="1375793C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48"/>
          <w:szCs w:val="48"/>
        </w:rPr>
        <w:t>Testing</w:t>
      </w:r>
      <w:r>
        <w:rPr>
          <w:rStyle w:val="eop"/>
          <w:rFonts w:ascii="Calibri" w:hAnsi="Calibri" w:cs="Calibri"/>
          <w:sz w:val="48"/>
          <w:szCs w:val="48"/>
        </w:rPr>
        <w:t> </w:t>
      </w:r>
    </w:p>
    <w:p w14:paraId="40CEAA38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364FF95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36"/>
          <w:szCs w:val="36"/>
        </w:rPr>
        <w:t> </w:t>
      </w:r>
    </w:p>
    <w:p w14:paraId="64ADDDC7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sz w:val="36"/>
          <w:szCs w:val="36"/>
        </w:rPr>
        <w:t>1 :</w:t>
      </w:r>
      <w:proofErr w:type="gramEnd"/>
      <w:r>
        <w:rPr>
          <w:rStyle w:val="normaltextrun"/>
          <w:rFonts w:ascii="Calibri" w:hAnsi="Calibri" w:cs="Calibri"/>
          <w:sz w:val="36"/>
          <w:szCs w:val="36"/>
        </w:rPr>
        <w:t xml:space="preserve"> With regarding to a 1 way light switch, Write down the procedure for carrying out a Polarity Test.</w:t>
      </w:r>
      <w:r>
        <w:rPr>
          <w:rStyle w:val="eop"/>
          <w:rFonts w:ascii="Calibri" w:hAnsi="Calibri" w:cs="Calibri"/>
          <w:sz w:val="36"/>
          <w:szCs w:val="36"/>
        </w:rPr>
        <w:t> </w:t>
      </w:r>
    </w:p>
    <w:p w14:paraId="7D2215A6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36"/>
          <w:szCs w:val="36"/>
        </w:rPr>
        <w:t> </w:t>
      </w:r>
    </w:p>
    <w:p w14:paraId="1FA572E6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36"/>
          <w:szCs w:val="36"/>
        </w:rPr>
        <w:t> </w:t>
      </w:r>
    </w:p>
    <w:p w14:paraId="2935A31E" w14:textId="73E390AF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  <w:r>
        <w:rPr>
          <w:rStyle w:val="eop"/>
          <w:rFonts w:ascii="Calibri" w:hAnsi="Calibri" w:cs="Calibri"/>
          <w:sz w:val="36"/>
          <w:szCs w:val="36"/>
        </w:rPr>
        <w:t> </w:t>
      </w:r>
    </w:p>
    <w:p w14:paraId="7C327D56" w14:textId="37FF3E82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560DDB37" w14:textId="6C9FAC96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44ACEE01" w14:textId="39336B6A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04AC8D30" w14:textId="6AB12F72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2A760D6B" w14:textId="0DED9605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6EA0F09E" w14:textId="2F3BBD15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21D1A6D2" w14:textId="02F9981D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3C4D5180" w14:textId="7D3C617B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1074B58E" w14:textId="6865C474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232E7500" w14:textId="484B5931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0DA97EA0" w14:textId="3A6B811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49441557" w14:textId="53F3771B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3E2D321B" w14:textId="66E813D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704E1DBB" w14:textId="7FD78E15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0B72C547" w14:textId="4D06DBD5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1B2C4635" w14:textId="0C8E3234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4628AB4A" w14:textId="21400AC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30EA466A" w14:textId="269C2D59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508464D5" w14:textId="021D0D62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2F971F73" w14:textId="539E571F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36"/>
          <w:szCs w:val="36"/>
        </w:rPr>
      </w:pPr>
    </w:p>
    <w:p w14:paraId="334877B8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9BF8D45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36"/>
          <w:szCs w:val="36"/>
        </w:rPr>
        <w:lastRenderedPageBreak/>
        <w:t> </w:t>
      </w:r>
    </w:p>
    <w:p w14:paraId="149B3B9A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36"/>
          <w:szCs w:val="36"/>
        </w:rPr>
        <w:t xml:space="preserve">2:  Write a step-by-step procedure for carrying out </w:t>
      </w:r>
      <w:proofErr w:type="gramStart"/>
      <w:r>
        <w:rPr>
          <w:rStyle w:val="normaltextrun"/>
          <w:rFonts w:ascii="Calibri" w:hAnsi="Calibri" w:cs="Calibri"/>
          <w:sz w:val="36"/>
          <w:szCs w:val="36"/>
        </w:rPr>
        <w:t>a</w:t>
      </w:r>
      <w:proofErr w:type="gramEnd"/>
      <w:r>
        <w:rPr>
          <w:rStyle w:val="normaltextrun"/>
          <w:rFonts w:ascii="Calibri" w:hAnsi="Calibri" w:cs="Calibri"/>
          <w:sz w:val="36"/>
          <w:szCs w:val="36"/>
        </w:rPr>
        <w:t xml:space="preserve"> Insulation Resistance test from a Consumer unit.</w:t>
      </w:r>
      <w:r>
        <w:rPr>
          <w:rStyle w:val="eop"/>
          <w:rFonts w:ascii="Calibri" w:hAnsi="Calibri" w:cs="Calibri"/>
          <w:sz w:val="36"/>
          <w:szCs w:val="36"/>
        </w:rPr>
        <w:t> </w:t>
      </w:r>
    </w:p>
    <w:p w14:paraId="224A4AE1" w14:textId="77777777" w:rsidR="004E242A" w:rsidRDefault="004E242A" w:rsidP="004E24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36"/>
          <w:szCs w:val="36"/>
        </w:rPr>
        <w:t> </w:t>
      </w:r>
    </w:p>
    <w:p w14:paraId="3DF8739D" w14:textId="17275B9A" w:rsidR="00735528" w:rsidRDefault="00735528"/>
    <w:sectPr w:rsidR="00735528" w:rsidSect="00731171">
      <w:headerReference w:type="default" r:id="rId12"/>
      <w:footerReference w:type="default" r:id="rId13"/>
      <w:pgSz w:w="11900" w:h="16840"/>
      <w:pgMar w:top="1440" w:right="821" w:bottom="1440" w:left="87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61939" w14:textId="77777777" w:rsidR="004031CC" w:rsidRDefault="004031CC" w:rsidP="00731171">
      <w:r>
        <w:separator/>
      </w:r>
    </w:p>
  </w:endnote>
  <w:endnote w:type="continuationSeparator" w:id="0">
    <w:p w14:paraId="6E887E2B" w14:textId="77777777" w:rsidR="004031CC" w:rsidRDefault="004031CC" w:rsidP="0073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40D3F" w14:textId="77777777" w:rsidR="0022108C" w:rsidRDefault="0022108C" w:rsidP="0022108C">
    <w:pPr>
      <w:pStyle w:val="Footer"/>
      <w:ind w:left="-851" w:firstLine="567"/>
    </w:pPr>
    <w:r>
      <w:rPr>
        <w:noProof/>
      </w:rPr>
      <w:drawing>
        <wp:inline distT="0" distB="0" distL="0" distR="0" wp14:anchorId="7F35E137" wp14:editId="510E0573">
          <wp:extent cx="6873766" cy="647236"/>
          <wp:effectExtent l="0" t="0" r="0" b="63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4150" cy="654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885F3" w14:textId="77777777" w:rsidR="004031CC" w:rsidRDefault="004031CC" w:rsidP="00731171">
      <w:r>
        <w:separator/>
      </w:r>
    </w:p>
  </w:footnote>
  <w:footnote w:type="continuationSeparator" w:id="0">
    <w:p w14:paraId="3416D934" w14:textId="77777777" w:rsidR="004031CC" w:rsidRDefault="004031CC" w:rsidP="00731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F8E0" w14:textId="77777777" w:rsidR="00731171" w:rsidRDefault="008D6C55" w:rsidP="0022108C">
    <w:pPr>
      <w:pStyle w:val="Header"/>
      <w:ind w:left="-873" w:firstLine="447"/>
    </w:pPr>
    <w:r>
      <w:rPr>
        <w:noProof/>
      </w:rPr>
      <w:drawing>
        <wp:inline distT="0" distB="0" distL="0" distR="0" wp14:anchorId="70156785" wp14:editId="0031527B">
          <wp:extent cx="6967833" cy="656093"/>
          <wp:effectExtent l="0" t="0" r="5080" b="444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5238" cy="6727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B20"/>
    <w:rsid w:val="000062CF"/>
    <w:rsid w:val="00016B6D"/>
    <w:rsid w:val="000221BC"/>
    <w:rsid w:val="00042B73"/>
    <w:rsid w:val="000842E2"/>
    <w:rsid w:val="00087757"/>
    <w:rsid w:val="000910DE"/>
    <w:rsid w:val="000B69CA"/>
    <w:rsid w:val="000F3B56"/>
    <w:rsid w:val="00112C29"/>
    <w:rsid w:val="0011581E"/>
    <w:rsid w:val="001306F0"/>
    <w:rsid w:val="0013517D"/>
    <w:rsid w:val="00135A8F"/>
    <w:rsid w:val="00136C63"/>
    <w:rsid w:val="00137A7E"/>
    <w:rsid w:val="00154789"/>
    <w:rsid w:val="00165488"/>
    <w:rsid w:val="0018236D"/>
    <w:rsid w:val="00183402"/>
    <w:rsid w:val="001A3AAA"/>
    <w:rsid w:val="001B22E0"/>
    <w:rsid w:val="001C7A4D"/>
    <w:rsid w:val="001F4137"/>
    <w:rsid w:val="0022108C"/>
    <w:rsid w:val="002257E8"/>
    <w:rsid w:val="0023015B"/>
    <w:rsid w:val="00294A17"/>
    <w:rsid w:val="00295C6D"/>
    <w:rsid w:val="002A0102"/>
    <w:rsid w:val="002A4114"/>
    <w:rsid w:val="002A5C4E"/>
    <w:rsid w:val="002B217E"/>
    <w:rsid w:val="002B75AE"/>
    <w:rsid w:val="002E39CB"/>
    <w:rsid w:val="00305A97"/>
    <w:rsid w:val="00306659"/>
    <w:rsid w:val="00332612"/>
    <w:rsid w:val="00355327"/>
    <w:rsid w:val="0036685F"/>
    <w:rsid w:val="0037121E"/>
    <w:rsid w:val="00372864"/>
    <w:rsid w:val="003913AF"/>
    <w:rsid w:val="003A307B"/>
    <w:rsid w:val="003A363E"/>
    <w:rsid w:val="003B0657"/>
    <w:rsid w:val="003C0553"/>
    <w:rsid w:val="003C757A"/>
    <w:rsid w:val="003F3C9E"/>
    <w:rsid w:val="004031CC"/>
    <w:rsid w:val="00405C9C"/>
    <w:rsid w:val="0040690B"/>
    <w:rsid w:val="00411874"/>
    <w:rsid w:val="00414663"/>
    <w:rsid w:val="004252C6"/>
    <w:rsid w:val="00431DD0"/>
    <w:rsid w:val="0043778D"/>
    <w:rsid w:val="004530CB"/>
    <w:rsid w:val="00457D52"/>
    <w:rsid w:val="0046035E"/>
    <w:rsid w:val="004712D1"/>
    <w:rsid w:val="004848DA"/>
    <w:rsid w:val="00492997"/>
    <w:rsid w:val="00492F7E"/>
    <w:rsid w:val="004942C5"/>
    <w:rsid w:val="004A0BF5"/>
    <w:rsid w:val="004E242A"/>
    <w:rsid w:val="005247F1"/>
    <w:rsid w:val="0053592E"/>
    <w:rsid w:val="00542D51"/>
    <w:rsid w:val="0057124E"/>
    <w:rsid w:val="00571923"/>
    <w:rsid w:val="005741B5"/>
    <w:rsid w:val="00575DE4"/>
    <w:rsid w:val="005A786E"/>
    <w:rsid w:val="005D764B"/>
    <w:rsid w:val="005E1DF5"/>
    <w:rsid w:val="00613597"/>
    <w:rsid w:val="00630C6D"/>
    <w:rsid w:val="0064146D"/>
    <w:rsid w:val="00665061"/>
    <w:rsid w:val="00666FF9"/>
    <w:rsid w:val="0067540B"/>
    <w:rsid w:val="006916E2"/>
    <w:rsid w:val="0069779C"/>
    <w:rsid w:val="006A0EBA"/>
    <w:rsid w:val="006E7065"/>
    <w:rsid w:val="00702084"/>
    <w:rsid w:val="007039D0"/>
    <w:rsid w:val="007239DE"/>
    <w:rsid w:val="00726DA4"/>
    <w:rsid w:val="00731171"/>
    <w:rsid w:val="00735528"/>
    <w:rsid w:val="00747696"/>
    <w:rsid w:val="00766831"/>
    <w:rsid w:val="0077700C"/>
    <w:rsid w:val="00786F38"/>
    <w:rsid w:val="007A7347"/>
    <w:rsid w:val="007B49D6"/>
    <w:rsid w:val="007E401C"/>
    <w:rsid w:val="007E6B98"/>
    <w:rsid w:val="007F0AB1"/>
    <w:rsid w:val="007F3B20"/>
    <w:rsid w:val="00802614"/>
    <w:rsid w:val="00815632"/>
    <w:rsid w:val="0082028A"/>
    <w:rsid w:val="00830323"/>
    <w:rsid w:val="00833863"/>
    <w:rsid w:val="008378CB"/>
    <w:rsid w:val="00843C78"/>
    <w:rsid w:val="0084581F"/>
    <w:rsid w:val="00846EF1"/>
    <w:rsid w:val="00870A45"/>
    <w:rsid w:val="008D6C55"/>
    <w:rsid w:val="008F68D7"/>
    <w:rsid w:val="009004BB"/>
    <w:rsid w:val="00922099"/>
    <w:rsid w:val="00934B4C"/>
    <w:rsid w:val="00940CE3"/>
    <w:rsid w:val="00964171"/>
    <w:rsid w:val="00980E2A"/>
    <w:rsid w:val="00982E5C"/>
    <w:rsid w:val="00994C5A"/>
    <w:rsid w:val="009E5C99"/>
    <w:rsid w:val="00A01084"/>
    <w:rsid w:val="00A03CA2"/>
    <w:rsid w:val="00A14026"/>
    <w:rsid w:val="00A17002"/>
    <w:rsid w:val="00A4024D"/>
    <w:rsid w:val="00A47F9E"/>
    <w:rsid w:val="00A61FB1"/>
    <w:rsid w:val="00A651AF"/>
    <w:rsid w:val="00AA16BC"/>
    <w:rsid w:val="00AA2ACB"/>
    <w:rsid w:val="00AB09B5"/>
    <w:rsid w:val="00AD065F"/>
    <w:rsid w:val="00B00BA5"/>
    <w:rsid w:val="00B069B0"/>
    <w:rsid w:val="00B24B69"/>
    <w:rsid w:val="00B35C72"/>
    <w:rsid w:val="00B42057"/>
    <w:rsid w:val="00B51C61"/>
    <w:rsid w:val="00BB4290"/>
    <w:rsid w:val="00BC307C"/>
    <w:rsid w:val="00BD0637"/>
    <w:rsid w:val="00C04197"/>
    <w:rsid w:val="00C06003"/>
    <w:rsid w:val="00C0698B"/>
    <w:rsid w:val="00C11C58"/>
    <w:rsid w:val="00C15B0E"/>
    <w:rsid w:val="00C2078C"/>
    <w:rsid w:val="00C43FE4"/>
    <w:rsid w:val="00C6665B"/>
    <w:rsid w:val="00C674AF"/>
    <w:rsid w:val="00C71BCC"/>
    <w:rsid w:val="00C7376D"/>
    <w:rsid w:val="00C77456"/>
    <w:rsid w:val="00C93372"/>
    <w:rsid w:val="00CA0608"/>
    <w:rsid w:val="00CA4878"/>
    <w:rsid w:val="00CB0A18"/>
    <w:rsid w:val="00CB35C2"/>
    <w:rsid w:val="00CB42D9"/>
    <w:rsid w:val="00CC1737"/>
    <w:rsid w:val="00CD58C2"/>
    <w:rsid w:val="00CE139D"/>
    <w:rsid w:val="00CE1F2E"/>
    <w:rsid w:val="00CE4A28"/>
    <w:rsid w:val="00CF3125"/>
    <w:rsid w:val="00D042D1"/>
    <w:rsid w:val="00D25FD7"/>
    <w:rsid w:val="00D53ABE"/>
    <w:rsid w:val="00D55D24"/>
    <w:rsid w:val="00D61F21"/>
    <w:rsid w:val="00D716F9"/>
    <w:rsid w:val="00D80E82"/>
    <w:rsid w:val="00DA3952"/>
    <w:rsid w:val="00DD273C"/>
    <w:rsid w:val="00DE0BEC"/>
    <w:rsid w:val="00DF33FD"/>
    <w:rsid w:val="00E31500"/>
    <w:rsid w:val="00E744AD"/>
    <w:rsid w:val="00E93B95"/>
    <w:rsid w:val="00EA7EF0"/>
    <w:rsid w:val="00EB11CE"/>
    <w:rsid w:val="00EB124B"/>
    <w:rsid w:val="00EC5A4B"/>
    <w:rsid w:val="00ED011A"/>
    <w:rsid w:val="00ED583B"/>
    <w:rsid w:val="00EE3387"/>
    <w:rsid w:val="00F15A97"/>
    <w:rsid w:val="00F1720F"/>
    <w:rsid w:val="00F22C50"/>
    <w:rsid w:val="00F2475E"/>
    <w:rsid w:val="00F30951"/>
    <w:rsid w:val="00F33826"/>
    <w:rsid w:val="00F358E3"/>
    <w:rsid w:val="00F44710"/>
    <w:rsid w:val="00F52447"/>
    <w:rsid w:val="00F545CE"/>
    <w:rsid w:val="00FB118F"/>
    <w:rsid w:val="00FC3D68"/>
    <w:rsid w:val="00FD0E97"/>
    <w:rsid w:val="00FE2ADB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7A8F1"/>
  <w15:chartTrackingRefBased/>
  <w15:docId w15:val="{78016F0E-A18B-4088-8D23-283660320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CA2"/>
    <w:pPr>
      <w:spacing w:before="200" w:after="120" w:line="360" w:lineRule="auto"/>
      <w:outlineLvl w:val="0"/>
    </w:pPr>
    <w:rPr>
      <w:rFonts w:ascii="Arial" w:hAnsi="Arial" w:cs="Arial"/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11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1171"/>
  </w:style>
  <w:style w:type="paragraph" w:styleId="Footer">
    <w:name w:val="footer"/>
    <w:basedOn w:val="Normal"/>
    <w:link w:val="FooterChar"/>
    <w:uiPriority w:val="99"/>
    <w:unhideWhenUsed/>
    <w:rsid w:val="007311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1171"/>
  </w:style>
  <w:style w:type="paragraph" w:styleId="NoSpacing">
    <w:name w:val="No Spacing"/>
    <w:aliases w:val="1.5 spacing"/>
    <w:uiPriority w:val="1"/>
    <w:qFormat/>
    <w:rsid w:val="00870A45"/>
  </w:style>
  <w:style w:type="paragraph" w:customStyle="1" w:styleId="WhiteTitle">
    <w:name w:val="White Title"/>
    <w:basedOn w:val="Title"/>
    <w:link w:val="WhiteTitleChar"/>
    <w:qFormat/>
    <w:rsid w:val="0022108C"/>
    <w:pPr>
      <w:spacing w:before="240" w:after="240" w:line="360" w:lineRule="auto"/>
      <w:contextualSpacing w:val="0"/>
      <w:jc w:val="center"/>
    </w:pPr>
    <w:rPr>
      <w:rFonts w:ascii="Arial" w:hAnsi="Arial" w:cs="Arial"/>
      <w:b/>
      <w:color w:val="FFFFFF" w:themeColor="background1"/>
      <w:sz w:val="48"/>
      <w:szCs w:val="40"/>
    </w:rPr>
  </w:style>
  <w:style w:type="character" w:customStyle="1" w:styleId="WhiteTitleChar">
    <w:name w:val="White Title Char"/>
    <w:basedOn w:val="TitleChar"/>
    <w:link w:val="WhiteTitle"/>
    <w:rsid w:val="0022108C"/>
    <w:rPr>
      <w:rFonts w:ascii="Arial" w:eastAsiaTheme="majorEastAsia" w:hAnsi="Arial" w:cs="Arial"/>
      <w:b/>
      <w:color w:val="FFFFFF" w:themeColor="background1"/>
      <w:spacing w:val="-10"/>
      <w:kern w:val="28"/>
      <w:sz w:val="48"/>
      <w:szCs w:val="40"/>
    </w:rPr>
  </w:style>
  <w:style w:type="paragraph" w:styleId="Title">
    <w:name w:val="Title"/>
    <w:basedOn w:val="Normal"/>
    <w:next w:val="Normal"/>
    <w:link w:val="TitleChar"/>
    <w:uiPriority w:val="10"/>
    <w:qFormat/>
    <w:rsid w:val="0022108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1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A03CA2"/>
    <w:pPr>
      <w:spacing w:after="120" w:line="360" w:lineRule="auto"/>
      <w:ind w:left="720"/>
    </w:pPr>
    <w:rPr>
      <w:rFonts w:ascii="Arial" w:hAnsi="Arial" w:cs="Arial"/>
      <w:szCs w:val="20"/>
    </w:rPr>
  </w:style>
  <w:style w:type="paragraph" w:styleId="NormalWeb">
    <w:name w:val="Normal (Web)"/>
    <w:basedOn w:val="Normal"/>
    <w:uiPriority w:val="99"/>
    <w:unhideWhenUsed/>
    <w:rsid w:val="00A03CA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03CA2"/>
    <w:rPr>
      <w:rFonts w:ascii="Arial" w:hAnsi="Arial" w:cs="Arial"/>
      <w:b/>
      <w:sz w:val="32"/>
      <w:szCs w:val="28"/>
    </w:rPr>
  </w:style>
  <w:style w:type="character" w:styleId="Hyperlink">
    <w:name w:val="Hyperlink"/>
    <w:basedOn w:val="DefaultParagraphFont"/>
    <w:uiPriority w:val="99"/>
    <w:unhideWhenUsed/>
    <w:rsid w:val="00A03CA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03CA2"/>
    <w:pPr>
      <w:spacing w:after="100" w:line="360" w:lineRule="auto"/>
    </w:pPr>
    <w:rPr>
      <w:rFonts w:ascii="Arial" w:hAnsi="Arial" w:cs="Arial"/>
      <w:szCs w:val="20"/>
    </w:rPr>
  </w:style>
  <w:style w:type="paragraph" w:customStyle="1" w:styleId="Default">
    <w:name w:val="Default"/>
    <w:rsid w:val="007F3B20"/>
    <w:pPr>
      <w:autoSpaceDE w:val="0"/>
      <w:autoSpaceDN w:val="0"/>
      <w:adjustRightInd w:val="0"/>
    </w:pPr>
    <w:rPr>
      <w:rFonts w:ascii="Trebuchet MS" w:hAnsi="Trebuchet MS" w:cs="Trebuchet MS"/>
      <w:color w:val="000000"/>
    </w:rPr>
  </w:style>
  <w:style w:type="character" w:customStyle="1" w:styleId="normaltextrun">
    <w:name w:val="normaltextrun"/>
    <w:basedOn w:val="DefaultParagraphFont"/>
    <w:rsid w:val="004E242A"/>
  </w:style>
  <w:style w:type="character" w:customStyle="1" w:styleId="eop">
    <w:name w:val="eop"/>
    <w:basedOn w:val="DefaultParagraphFont"/>
    <w:rsid w:val="004E242A"/>
  </w:style>
  <w:style w:type="paragraph" w:customStyle="1" w:styleId="paragraph">
    <w:name w:val="paragraph"/>
    <w:basedOn w:val="Normal"/>
    <w:rsid w:val="004E242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ingwall\Downloads\Nautical%20and%20Stem%20Black%20and%20Whi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189A76401C514EBD9764A5E0245780" ma:contentTypeVersion="9" ma:contentTypeDescription="Create a new document." ma:contentTypeScope="" ma:versionID="0181b203ee5783a307879e82477dd6ce">
  <xsd:schema xmlns:xsd="http://www.w3.org/2001/XMLSchema" xmlns:xs="http://www.w3.org/2001/XMLSchema" xmlns:p="http://schemas.microsoft.com/office/2006/metadata/properties" xmlns:ns2="db1de537-a8c0-43bd-bd7d-92d4a0eae50d" targetNamespace="http://schemas.microsoft.com/office/2006/metadata/properties" ma:root="true" ma:fieldsID="1428a8ebe2cfeec7431b0bcbae13da5e" ns2:_="">
    <xsd:import namespace="db1de537-a8c0-43bd-bd7d-92d4a0eae50d"/>
    <xsd:element name="properties">
      <xsd:complexType>
        <xsd:sequence>
          <xsd:element name="documentManagement">
            <xsd:complexType>
              <xsd:all>
                <xsd:element ref="ns2:myMetaTag" minOccurs="0"/>
                <xsd:element ref="ns2:MediaServiceMetadata" minOccurs="0"/>
                <xsd:element ref="ns2:MediaServiceFastMetadata" minOccurs="0"/>
                <xsd:element ref="ns2: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de537-a8c0-43bd-bd7d-92d4a0eae50d" elementFormDefault="qualified">
    <xsd:import namespace="http://schemas.microsoft.com/office/2006/documentManagement/types"/>
    <xsd:import namespace="http://schemas.microsoft.com/office/infopath/2007/PartnerControls"/>
    <xsd:element name="myMetaTag" ma:index="8" nillable="true" ma:displayName="myMetaTag" ma:format="Dropdown" ma:internalName="myMeta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Word Template"/>
                    <xsd:enumeration value="Powerpoint Template"/>
                    <xsd:enumeration value="College"/>
                    <xsd:enumeration value="Faculty"/>
                    <xsd:enumeration value="Hospitality and Leisure"/>
                    <xsd:enumeration value="Nautical and STEM"/>
                    <xsd:enumeration value="Education and Humanities"/>
                    <xsd:enumeration value="Creative Industries"/>
                    <xsd:enumeration value="Colour"/>
                    <xsd:enumeration value="Accessibility Guide"/>
                    <xsd:enumeration value="Black and White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taData" ma:index="11" nillable="true" ma:displayName="Meta Data" ma:format="Dropdown" ma:internalName="MetaData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Word Template"/>
                        <xsd:enumeration value="Powerpoint Template"/>
                        <xsd:enumeration value="College"/>
                        <xsd:enumeration value="Education and Humanities"/>
                        <xsd:enumeration value="Nautical and STEM"/>
                        <xsd:enumeration value="Hospitality and Leisure"/>
                        <xsd:enumeration value="Creative Industries"/>
                        <xsd:enumeration value="Colour"/>
                        <xsd:enumeration value="Black and Whit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yMetaTag xmlns="db1de537-a8c0-43bd-bd7d-92d4a0eae50d" xsi:nil="true"/>
    <MetaData xmlns="db1de537-a8c0-43bd-bd7d-92d4a0eae50d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B482C6-6CB0-415C-A6D1-DD916FDAC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13334-6A27-42B2-ABA5-29CBDABAF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1de537-a8c0-43bd-bd7d-92d4a0eae5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DA8D2-CE96-4091-A6E5-9B082027B09C}">
  <ds:schemaRefs>
    <ds:schemaRef ds:uri="http://schemas.microsoft.com/office/2006/metadata/properties"/>
    <ds:schemaRef ds:uri="http://schemas.microsoft.com/office/infopath/2007/PartnerControls"/>
    <ds:schemaRef ds:uri="db1de537-a8c0-43bd-bd7d-92d4a0eae50d"/>
  </ds:schemaRefs>
</ds:datastoreItem>
</file>

<file path=customXml/itemProps4.xml><?xml version="1.0" encoding="utf-8"?>
<ds:datastoreItem xmlns:ds="http://schemas.openxmlformats.org/officeDocument/2006/customXml" ds:itemID="{0DE24114-3FEA-4840-B369-9BABC276F5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Nautical and Stem Black and White</Template>
  <TotalTime>2</TotalTime>
  <Pages>3</Pages>
  <Words>39</Words>
  <Characters>223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Ewan Dingwall</dc:creator>
  <cp:keywords/>
  <dc:description/>
  <cp:lastModifiedBy>Muzamel Amjed</cp:lastModifiedBy>
  <cp:revision>2</cp:revision>
  <dcterms:created xsi:type="dcterms:W3CDTF">2023-11-24T15:24:00Z</dcterms:created>
  <dcterms:modified xsi:type="dcterms:W3CDTF">2023-11-24T15:24:00Z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0x010100C2189A76401C514EBD9764A5E0245780</vt:lpwstr>
  </property>
</Properties>
</file>